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A377E9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DA377E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377EA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377EB" w14:textId="77777777" w:rsidR="00C44B8B" w:rsidRPr="0052681C" w:rsidRDefault="00361CF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CF8">
              <w:rPr>
                <w:b/>
                <w:sz w:val="26"/>
                <w:szCs w:val="26"/>
              </w:rPr>
              <w:t>202A_181</w:t>
            </w:r>
          </w:p>
        </w:tc>
      </w:tr>
      <w:tr w:rsidR="00C44B8B" w:rsidRPr="0052681C" w14:paraId="4DA377E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377ED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377EE" w14:textId="77777777" w:rsidR="00C44B8B" w:rsidRPr="0052681C" w:rsidRDefault="0097313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2064239</w:t>
            </w:r>
          </w:p>
        </w:tc>
      </w:tr>
    </w:tbl>
    <w:p w14:paraId="4DA377F0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DA377F1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DA377F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DA377F3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DA377F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DA377F5" w14:textId="77777777" w:rsidR="00C44B8B" w:rsidRPr="0052681C" w:rsidRDefault="00C44B8B" w:rsidP="00C44B8B"/>
    <w:p w14:paraId="4DA377F6" w14:textId="77777777" w:rsidR="00C44B8B" w:rsidRPr="0052681C" w:rsidRDefault="00C44B8B" w:rsidP="00C44B8B"/>
    <w:p w14:paraId="4DA377F7" w14:textId="77777777" w:rsidR="00C44B8B" w:rsidRPr="0052681C" w:rsidRDefault="00C44B8B" w:rsidP="00C44B8B"/>
    <w:p w14:paraId="4DA377F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DA377F9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DA377FA" w14:textId="77777777" w:rsidR="00612811" w:rsidRPr="0055419E" w:rsidRDefault="00EE4E33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973137" w:rsidRPr="0055419E">
        <w:rPr>
          <w:b/>
          <w:sz w:val="26"/>
          <w:szCs w:val="26"/>
        </w:rPr>
        <w:t>Термопатрон ПАС-150</w:t>
      </w:r>
      <w:r>
        <w:rPr>
          <w:b/>
          <w:sz w:val="26"/>
          <w:szCs w:val="26"/>
        </w:rPr>
        <w:t>)</w:t>
      </w:r>
      <w:r w:rsidR="004050F1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55419E">
        <w:rPr>
          <w:b/>
          <w:sz w:val="26"/>
          <w:szCs w:val="26"/>
        </w:rPr>
        <w:t xml:space="preserve"> </w:t>
      </w:r>
      <w:r w:rsidR="00AA670B" w:rsidRPr="004050F1">
        <w:rPr>
          <w:b/>
          <w:sz w:val="26"/>
          <w:szCs w:val="26"/>
          <w:u w:val="single"/>
        </w:rPr>
        <w:t>202</w:t>
      </w:r>
      <w:r w:rsidR="00AA670B" w:rsidRPr="004050F1">
        <w:rPr>
          <w:b/>
          <w:sz w:val="26"/>
          <w:szCs w:val="26"/>
          <w:u w:val="single"/>
          <w:lang w:val="en-US"/>
        </w:rPr>
        <w:t>A</w:t>
      </w:r>
    </w:p>
    <w:p w14:paraId="4DA377FB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DA377F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DA377FD" w14:textId="77777777" w:rsidR="004F4E9E" w:rsidRDefault="00641E44" w:rsidP="00A65683">
      <w:pPr>
        <w:tabs>
          <w:tab w:val="left" w:pos="1134"/>
        </w:tabs>
        <w:ind w:firstLine="709"/>
        <w:rPr>
          <w:sz w:val="26"/>
          <w:szCs w:val="26"/>
        </w:rPr>
      </w:pPr>
      <w:r w:rsidRPr="0055419E">
        <w:rPr>
          <w:sz w:val="24"/>
          <w:szCs w:val="24"/>
        </w:rPr>
        <w:t xml:space="preserve">Технические требования, характеристики </w:t>
      </w:r>
      <w:r w:rsidR="00770408" w:rsidRPr="0055419E">
        <w:rPr>
          <w:sz w:val="24"/>
          <w:szCs w:val="24"/>
        </w:rPr>
        <w:t>линейной арматуры и гасителей вибрации</w:t>
      </w:r>
      <w:r w:rsidR="004F4E9E" w:rsidRPr="0055419E">
        <w:rPr>
          <w:sz w:val="24"/>
          <w:szCs w:val="24"/>
        </w:rPr>
        <w:t xml:space="preserve"> </w:t>
      </w:r>
      <w:r w:rsidR="004F4E9E" w:rsidRPr="0052681C">
        <w:rPr>
          <w:sz w:val="24"/>
          <w:szCs w:val="24"/>
        </w:rPr>
        <w:t xml:space="preserve">должны соответствовать параметрам </w:t>
      </w:r>
      <w:r w:rsidR="002A7AE6">
        <w:rPr>
          <w:sz w:val="26"/>
          <w:szCs w:val="26"/>
        </w:rPr>
        <w:t xml:space="preserve">ГОСТ 18492-79 </w:t>
      </w:r>
      <w:r w:rsidR="0055419E">
        <w:rPr>
          <w:sz w:val="26"/>
          <w:szCs w:val="26"/>
        </w:rPr>
        <w:t>«</w:t>
      </w:r>
      <w:r w:rsidR="00973137" w:rsidRPr="002A7AE6">
        <w:rPr>
          <w:sz w:val="26"/>
          <w:szCs w:val="26"/>
        </w:rPr>
        <w:t>Патроны термитные для сварки</w:t>
      </w:r>
      <w:r w:rsidR="002A7AE6">
        <w:rPr>
          <w:sz w:val="26"/>
          <w:szCs w:val="26"/>
        </w:rPr>
        <w:t xml:space="preserve"> проводов линий электропередачи</w:t>
      </w:r>
      <w:r w:rsidR="00A53BD2">
        <w:rPr>
          <w:sz w:val="26"/>
          <w:szCs w:val="26"/>
        </w:rPr>
        <w:t xml:space="preserve">. </w:t>
      </w:r>
      <w:r w:rsidR="00A53BD2">
        <w:rPr>
          <w:sz w:val="24"/>
          <w:szCs w:val="24"/>
        </w:rPr>
        <w:t>Технические условия</w:t>
      </w:r>
      <w:r w:rsidR="0055419E">
        <w:rPr>
          <w:sz w:val="26"/>
          <w:szCs w:val="26"/>
        </w:rPr>
        <w:t>»</w:t>
      </w:r>
      <w:r w:rsidRPr="002A7AE6">
        <w:rPr>
          <w:sz w:val="26"/>
          <w:szCs w:val="26"/>
        </w:rPr>
        <w:t>.</w:t>
      </w:r>
    </w:p>
    <w:p w14:paraId="4DA377FE" w14:textId="77777777" w:rsidR="00C11E95" w:rsidRPr="002A7AE6" w:rsidRDefault="00C11E95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4DA377FF" w14:textId="77777777" w:rsidR="00A305DC" w:rsidRDefault="00C11E95" w:rsidP="00C11E95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C11E95">
        <w:rPr>
          <w:noProof/>
          <w:sz w:val="24"/>
          <w:szCs w:val="24"/>
        </w:rPr>
        <w:drawing>
          <wp:inline distT="0" distB="0" distL="0" distR="0" wp14:anchorId="4DA37833" wp14:editId="4DA37834">
            <wp:extent cx="5705475" cy="4286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A37800" w14:textId="77777777" w:rsidR="00C11E95" w:rsidRDefault="00C11E95" w:rsidP="00C11E95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DA37835" wp14:editId="4DA37836">
            <wp:extent cx="5676900" cy="5810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A37801" w14:textId="77777777" w:rsidR="00C11E95" w:rsidRPr="0052681C" w:rsidRDefault="00C11E95" w:rsidP="00C11E95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4DA3780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DA37803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DA37804" w14:textId="77777777" w:rsidR="00326DB9" w:rsidRPr="0052681C" w:rsidRDefault="00326DB9" w:rsidP="00326DB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4DA3780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DA3780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DA3780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DA3780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DA3780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DA3780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DA3780B" w14:textId="67836493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продукция должна соответствовать требованиям технической политики ОАО «</w:t>
      </w:r>
      <w:r w:rsidR="00FD4F3D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4DA3780C" w14:textId="456CCA80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3E1489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DA3780D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4DA3780E" w14:textId="77777777" w:rsidR="00DE0C6D" w:rsidRPr="0052681C" w:rsidRDefault="00843900" w:rsidP="00326DB9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4DA3780F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DA37810" w14:textId="77777777" w:rsidR="0052681C" w:rsidRDefault="002A7AE6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18492-79 </w:t>
      </w:r>
      <w:r w:rsidR="0055419E">
        <w:rPr>
          <w:sz w:val="24"/>
          <w:szCs w:val="24"/>
        </w:rPr>
        <w:t>«</w:t>
      </w:r>
      <w:r w:rsidR="00973137" w:rsidRPr="00361CF8">
        <w:rPr>
          <w:sz w:val="24"/>
          <w:szCs w:val="24"/>
        </w:rPr>
        <w:t>Патроны термитные для сварки</w:t>
      </w:r>
      <w:r>
        <w:rPr>
          <w:sz w:val="24"/>
          <w:szCs w:val="24"/>
        </w:rPr>
        <w:t xml:space="preserve"> проводов линий электропередачи</w:t>
      </w:r>
      <w:r w:rsidR="00A53BD2">
        <w:rPr>
          <w:sz w:val="24"/>
          <w:szCs w:val="24"/>
        </w:rPr>
        <w:t>. Технические условия</w:t>
      </w:r>
      <w:r w:rsidR="0055419E"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4DA37811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4DA37812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DA37813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DA37814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DA37815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DA37816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DA37817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4DA37818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DA37819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A1721C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4DA3781A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DA3781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DA3781C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</w:t>
      </w:r>
      <w:r w:rsidRPr="0052681C">
        <w:rPr>
          <w:sz w:val="24"/>
          <w:szCs w:val="24"/>
        </w:rPr>
        <w:lastRenderedPageBreak/>
        <w:t xml:space="preserve">должен за свой счет и </w:t>
      </w:r>
      <w:r w:rsidR="00A1721C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DA3781D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DA3781E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DA3781F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DA37820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DA37821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 xml:space="preserve">остав </w:t>
      </w:r>
      <w:r w:rsidR="00A1721C">
        <w:rPr>
          <w:b/>
          <w:bCs/>
          <w:sz w:val="26"/>
          <w:szCs w:val="26"/>
        </w:rPr>
        <w:t xml:space="preserve">технической и эксплуатационной </w:t>
      </w:r>
      <w:r w:rsidR="00612811" w:rsidRPr="0052681C">
        <w:rPr>
          <w:b/>
          <w:bCs/>
          <w:sz w:val="26"/>
          <w:szCs w:val="26"/>
        </w:rPr>
        <w:t>документации.</w:t>
      </w:r>
    </w:p>
    <w:p w14:paraId="4DA3782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DA3782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DA3782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DA3782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DA3782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DA3782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DA3782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DA37829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DA3782A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DA3782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DA3782C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DA3782D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DA3782E" w14:textId="77777777" w:rsidR="001D6900" w:rsidRPr="0052681C" w:rsidRDefault="001D6900" w:rsidP="00451C4D">
      <w:pPr>
        <w:rPr>
          <w:sz w:val="26"/>
          <w:szCs w:val="26"/>
        </w:rPr>
      </w:pPr>
    </w:p>
    <w:p w14:paraId="4DA3782F" w14:textId="77777777" w:rsidR="004A2665" w:rsidRPr="0052681C" w:rsidRDefault="004A2665" w:rsidP="00451C4D">
      <w:pPr>
        <w:rPr>
          <w:sz w:val="26"/>
          <w:szCs w:val="26"/>
        </w:rPr>
      </w:pPr>
    </w:p>
    <w:p w14:paraId="4DA37830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DA37831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DA37832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A37839" w14:textId="77777777" w:rsidR="00A22B9D" w:rsidRDefault="00A22B9D">
      <w:r>
        <w:separator/>
      </w:r>
    </w:p>
  </w:endnote>
  <w:endnote w:type="continuationSeparator" w:id="0">
    <w:p w14:paraId="4DA3783A" w14:textId="77777777" w:rsidR="00A22B9D" w:rsidRDefault="00A22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A37837" w14:textId="77777777" w:rsidR="00A22B9D" w:rsidRDefault="00A22B9D">
      <w:r>
        <w:separator/>
      </w:r>
    </w:p>
  </w:footnote>
  <w:footnote w:type="continuationSeparator" w:id="0">
    <w:p w14:paraId="4DA37838" w14:textId="77777777" w:rsidR="00A22B9D" w:rsidRDefault="00A22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A3783B" w14:textId="77777777" w:rsidR="00AD7048" w:rsidRDefault="00AF73F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DA3783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3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C7407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AE6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6DB9"/>
    <w:rsid w:val="003270AA"/>
    <w:rsid w:val="003317E2"/>
    <w:rsid w:val="00331BAE"/>
    <w:rsid w:val="0033432F"/>
    <w:rsid w:val="00340419"/>
    <w:rsid w:val="0034536F"/>
    <w:rsid w:val="00346BB0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CF8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489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50F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19E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669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4B0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5C2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37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21C"/>
    <w:rsid w:val="00A177D0"/>
    <w:rsid w:val="00A20734"/>
    <w:rsid w:val="00A208E8"/>
    <w:rsid w:val="00A215AE"/>
    <w:rsid w:val="00A21CAC"/>
    <w:rsid w:val="00A221EF"/>
    <w:rsid w:val="00A22B9D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3BD2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2413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AF73FA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1E95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B5B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4E33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4F3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A377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34EDB-9C1D-4B73-9BC7-B7211B332B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DCE64D-5D42-423F-94C6-176FC40A86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CDDF6E-B4E2-41D3-978E-C4E4A419D757}">
  <ds:schemaRefs>
    <ds:schemaRef ds:uri="http://schemas.microsoft.com/office/2006/metadata/properties"/>
    <ds:schemaRef ds:uri="aeb3e8e0-784a-4348-b8a9-74d788c4fa59"/>
    <ds:schemaRef ds:uri="http://www.w3.org/XML/1998/namespace"/>
    <ds:schemaRef ds:uri="http://purl.org/dc/dcmitype/"/>
    <ds:schemaRef ds:uri="http://schemas.microsoft.com/office/2006/documentManagement/types"/>
    <ds:schemaRef ds:uri="http://schemas.microsoft.com/sharepoint/v3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CDB9230-B9C7-4F5F-8310-FDD382D11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0</TotalTime>
  <Pages>3</Pages>
  <Words>1187</Words>
  <Characters>6768</Characters>
  <Application>Microsoft Office Word</Application>
  <DocSecurity>4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2015-10-09T08:40:00Z</dcterms:created>
  <dcterms:modified xsi:type="dcterms:W3CDTF">2015-10-09T08:40:00Z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